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F6ADD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WARNER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41F37B19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34C64D9E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9C7094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97B0DD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Stevenes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Wixston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868D29F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stockfishmonger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William Coke of Gloucester(q.v.).</w:t>
      </w:r>
    </w:p>
    <w:p w14:paraId="0864EA6B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81B761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64DA07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0D3DEB" w14:textId="77777777" w:rsidR="00EB5A1C" w:rsidRDefault="00EB5A1C" w:rsidP="00EB5A1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2022</w:t>
      </w:r>
    </w:p>
    <w:p w14:paraId="41D46C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A1042" w14:textId="77777777" w:rsidR="00EB5A1C" w:rsidRDefault="00EB5A1C" w:rsidP="009139A6">
      <w:r>
        <w:separator/>
      </w:r>
    </w:p>
  </w:endnote>
  <w:endnote w:type="continuationSeparator" w:id="0">
    <w:p w14:paraId="3623D8FA" w14:textId="77777777" w:rsidR="00EB5A1C" w:rsidRDefault="00EB5A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BE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262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44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12CA7" w14:textId="77777777" w:rsidR="00EB5A1C" w:rsidRDefault="00EB5A1C" w:rsidP="009139A6">
      <w:r>
        <w:separator/>
      </w:r>
    </w:p>
  </w:footnote>
  <w:footnote w:type="continuationSeparator" w:id="0">
    <w:p w14:paraId="692790D6" w14:textId="77777777" w:rsidR="00EB5A1C" w:rsidRDefault="00EB5A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CE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AD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43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A1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B5A1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9F669"/>
  <w15:chartTrackingRefBased/>
  <w15:docId w15:val="{733B82FC-6E32-4446-B9FB-9223FCEEB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5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2022-07-19T07:53:00Z</dcterms:created>
  <dcterms:modified xsi:type="dcterms:W3CDTF">2022-07-19T07:54:00Z</dcterms:modified>
</cp:coreProperties>
</file>